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32523" w14:textId="77777777" w:rsidR="00660A4D" w:rsidRDefault="00660A4D" w:rsidP="00660A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TOMMA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27548E80" w14:textId="77777777" w:rsidR="00660A4D" w:rsidRDefault="00660A4D" w:rsidP="00660A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71EB95B8" w14:textId="77777777" w:rsidR="00660A4D" w:rsidRDefault="00660A4D" w:rsidP="00660A4D">
      <w:pPr>
        <w:pStyle w:val="NoSpacing"/>
        <w:rPr>
          <w:rFonts w:cs="Times New Roman"/>
          <w:szCs w:val="24"/>
        </w:rPr>
      </w:pPr>
    </w:p>
    <w:p w14:paraId="75DBB026" w14:textId="77777777" w:rsidR="00660A4D" w:rsidRDefault="00660A4D" w:rsidP="00660A4D">
      <w:pPr>
        <w:pStyle w:val="NoSpacing"/>
        <w:rPr>
          <w:rFonts w:cs="Times New Roman"/>
          <w:szCs w:val="24"/>
        </w:rPr>
      </w:pPr>
    </w:p>
    <w:p w14:paraId="080188D6" w14:textId="77777777" w:rsidR="00660A4D" w:rsidRDefault="00660A4D" w:rsidP="00660A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He was ordained to his first tonsure by James, Bishop of </w:t>
      </w:r>
      <w:proofErr w:type="spellStart"/>
      <w:r>
        <w:rPr>
          <w:rFonts w:cs="Times New Roman"/>
          <w:szCs w:val="24"/>
        </w:rPr>
        <w:t>Achonry</w:t>
      </w:r>
      <w:proofErr w:type="spellEnd"/>
      <w:r>
        <w:rPr>
          <w:rFonts w:cs="Times New Roman"/>
          <w:szCs w:val="24"/>
        </w:rPr>
        <w:t>.</w:t>
      </w:r>
    </w:p>
    <w:p w14:paraId="3DEB23ED" w14:textId="77777777" w:rsidR="00660A4D" w:rsidRDefault="00660A4D" w:rsidP="00660A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00CE1F0E" w14:textId="77777777" w:rsidR="00660A4D" w:rsidRDefault="00660A4D" w:rsidP="00660A4D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G.R. Dunstan pub. by The Canterbury and York Society 1971 p.196)</w:t>
      </w:r>
    </w:p>
    <w:p w14:paraId="7E8A1B66" w14:textId="77777777" w:rsidR="00660A4D" w:rsidRDefault="00660A4D" w:rsidP="00660A4D">
      <w:pPr>
        <w:pStyle w:val="NoSpacing"/>
        <w:rPr>
          <w:rFonts w:cs="Times New Roman"/>
          <w:szCs w:val="24"/>
        </w:rPr>
      </w:pPr>
    </w:p>
    <w:p w14:paraId="134A048E" w14:textId="77777777" w:rsidR="00660A4D" w:rsidRDefault="00660A4D" w:rsidP="00660A4D">
      <w:pPr>
        <w:pStyle w:val="NoSpacing"/>
        <w:rPr>
          <w:rFonts w:cs="Times New Roman"/>
          <w:szCs w:val="24"/>
        </w:rPr>
      </w:pPr>
    </w:p>
    <w:p w14:paraId="199D7B34" w14:textId="77777777" w:rsidR="00660A4D" w:rsidRPr="004E00CA" w:rsidRDefault="00660A4D" w:rsidP="00660A4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October 2023</w:t>
      </w:r>
    </w:p>
    <w:p w14:paraId="3E2D14D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64571" w14:textId="77777777" w:rsidR="00660A4D" w:rsidRDefault="00660A4D" w:rsidP="009139A6">
      <w:r>
        <w:separator/>
      </w:r>
    </w:p>
  </w:endnote>
  <w:endnote w:type="continuationSeparator" w:id="0">
    <w:p w14:paraId="5FE2DEF3" w14:textId="77777777" w:rsidR="00660A4D" w:rsidRDefault="00660A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7AE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8213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30F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55EB6" w14:textId="77777777" w:rsidR="00660A4D" w:rsidRDefault="00660A4D" w:rsidP="009139A6">
      <w:r>
        <w:separator/>
      </w:r>
    </w:p>
  </w:footnote>
  <w:footnote w:type="continuationSeparator" w:id="0">
    <w:p w14:paraId="60B51716" w14:textId="77777777" w:rsidR="00660A4D" w:rsidRDefault="00660A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6C7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88F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D97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A4D"/>
    <w:rsid w:val="000666E0"/>
    <w:rsid w:val="002510B7"/>
    <w:rsid w:val="005C130B"/>
    <w:rsid w:val="00660A4D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C9667"/>
  <w15:chartTrackingRefBased/>
  <w15:docId w15:val="{421F4639-AF15-461E-8914-667796795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2023-10-28T15:44:00Z</dcterms:created>
  <dcterms:modified xsi:type="dcterms:W3CDTF">2023-10-28T15:45:00Z</dcterms:modified>
</cp:coreProperties>
</file>